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A40" w:rsidRPr="004A7A40" w:rsidRDefault="004A7A40" w:rsidP="004A7A4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R4-2401707</w:t>
      </w:r>
    </w:p>
    <w:p w:rsidR="004A7A40" w:rsidRPr="004A7A40" w:rsidRDefault="004A7A40" w:rsidP="004A7A4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A7A40">
        <w:rPr>
          <w:rFonts w:ascii="Arial" w:eastAsia="MS Mincho" w:hAnsi="Arial"/>
          <w:b/>
          <w:noProof/>
          <w:sz w:val="24"/>
        </w:rPr>
        <w:t xml:space="preserve">Athens, </w:t>
      </w:r>
      <w:r w:rsidR="00C937F9">
        <w:rPr>
          <w:rFonts w:ascii="Arial" w:eastAsia="MS Mincho" w:hAnsi="Arial"/>
          <w:b/>
          <w:noProof/>
          <w:sz w:val="24"/>
        </w:rPr>
        <w:t xml:space="preserve">Greece, </w:t>
      </w:r>
      <w:r w:rsidRPr="004A7A40">
        <w:rPr>
          <w:rFonts w:ascii="Arial" w:eastAsia="MS Mincho" w:hAnsi="Arial"/>
          <w:b/>
          <w:noProof/>
          <w:sz w:val="24"/>
        </w:rPr>
        <w:t>26</w:t>
      </w:r>
      <w:r w:rsidRPr="004A7A4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A7A40">
        <w:rPr>
          <w:rFonts w:ascii="Arial" w:eastAsia="MS Mincho" w:hAnsi="Arial"/>
          <w:b/>
          <w:noProof/>
          <w:sz w:val="24"/>
        </w:rPr>
        <w:t xml:space="preserve"> Feb - 1</w:t>
      </w:r>
      <w:r w:rsidRPr="004A7A40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4A7A40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4A7A40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Discussion on UE demodulation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AA594C" w:rsidRPr="00AA594C">
        <w:rPr>
          <w:rFonts w:ascii="Arial" w:hAnsi="Arial"/>
          <w:sz w:val="24"/>
          <w:lang w:val="pt-BR"/>
        </w:rPr>
        <w:t>8.3.4.2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RAN4#10</w:t>
      </w:r>
      <w:r w:rsidR="004A7A40">
        <w:rPr>
          <w:lang w:eastAsia="zh-CN"/>
        </w:rPr>
        <w:t>9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044F9D" w:rsidRPr="00044F9D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>In this contribution, we share our views about UE demodulation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AD7273" w:rsidRPr="00313482" w:rsidRDefault="00AD7273" w:rsidP="00AD7273">
      <w:pPr>
        <w:pStyle w:val="2"/>
        <w:rPr>
          <w:lang w:val="en-US" w:eastAsia="zh-CN"/>
        </w:rPr>
      </w:pPr>
      <w:r w:rsidRPr="00313482">
        <w:rPr>
          <w:lang w:val="en-US" w:eastAsia="zh-CN"/>
        </w:rPr>
        <w:t>TxEVM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7273" w:rsidRPr="00193AE0" w:rsidTr="00AD7273">
        <w:tc>
          <w:tcPr>
            <w:tcW w:w="10456" w:type="dxa"/>
          </w:tcPr>
          <w:p w:rsidR="00AD7273" w:rsidRPr="00193AE0" w:rsidRDefault="00193AE0" w:rsidP="00193AE0">
            <w:pPr>
              <w:pStyle w:val="af5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lang w:eastAsia="zh-CN"/>
              </w:rPr>
            </w:pPr>
            <w:r w:rsidRPr="00193AE0">
              <w:rPr>
                <w:i/>
                <w:lang w:eastAsia="zh-CN"/>
              </w:rPr>
              <w:t>FFS for further study.</w:t>
            </w:r>
          </w:p>
        </w:tc>
      </w:tr>
    </w:tbl>
    <w:p w:rsidR="00AD7273" w:rsidRPr="00313482" w:rsidRDefault="00AD7273" w:rsidP="00AD7273">
      <w:pPr>
        <w:rPr>
          <w:lang w:val="en-US" w:eastAsia="zh-CN"/>
        </w:rPr>
      </w:pPr>
    </w:p>
    <w:p w:rsidR="004A7A40" w:rsidRPr="004A7A40" w:rsidRDefault="004A7A40" w:rsidP="00AD7273">
      <w:pPr>
        <w:rPr>
          <w:lang w:val="en-US" w:eastAsia="zh-CN"/>
        </w:rPr>
      </w:pPr>
      <w:r>
        <w:rPr>
          <w:lang w:val="en-US" w:eastAsia="zh-CN"/>
        </w:rPr>
        <w:t xml:space="preserve">Based on WF </w:t>
      </w:r>
      <w:r w:rsidR="00193AE0">
        <w:rPr>
          <w:lang w:val="en-US" w:eastAsia="zh-CN"/>
        </w:rPr>
        <w:fldChar w:fldCharType="begin"/>
      </w:r>
      <w:r w:rsidR="00193AE0">
        <w:rPr>
          <w:lang w:val="en-US" w:eastAsia="zh-CN"/>
        </w:rPr>
        <w:instrText xml:space="preserve"> REF _Ref155859750 \r \h </w:instrText>
      </w:r>
      <w:r w:rsidR="00193AE0">
        <w:rPr>
          <w:lang w:val="en-US" w:eastAsia="zh-CN"/>
        </w:rPr>
      </w:r>
      <w:r w:rsidR="00193AE0">
        <w:rPr>
          <w:lang w:val="en-US" w:eastAsia="zh-CN"/>
        </w:rPr>
        <w:fldChar w:fldCharType="separate"/>
      </w:r>
      <w:r w:rsidR="00193AE0">
        <w:rPr>
          <w:lang w:val="en-US" w:eastAsia="zh-CN"/>
        </w:rPr>
        <w:t>[2]</w:t>
      </w:r>
      <w:r w:rsidR="00193AE0">
        <w:rPr>
          <w:lang w:val="en-US" w:eastAsia="zh-CN"/>
        </w:rPr>
        <w:fldChar w:fldCharType="end"/>
      </w:r>
      <w:r>
        <w:rPr>
          <w:lang w:val="en-US" w:eastAsia="zh-CN"/>
        </w:rPr>
        <w:t xml:space="preserve">, </w:t>
      </w:r>
      <w:r w:rsidR="00193AE0">
        <w:rPr>
          <w:lang w:val="en-US" w:eastAsia="zh-CN"/>
        </w:rPr>
        <w:t xml:space="preserve">in Rel-15, 6% Tx EVM is selected for </w:t>
      </w:r>
      <w:r w:rsidR="00193AE0" w:rsidRPr="00193AE0">
        <w:rPr>
          <w:lang w:val="en-US" w:eastAsia="zh-CN"/>
        </w:rPr>
        <w:t>up to 64QAM</w:t>
      </w:r>
      <w:r w:rsidR="00193AE0">
        <w:rPr>
          <w:lang w:val="en-US" w:eastAsia="zh-CN"/>
        </w:rPr>
        <w:t xml:space="preserve"> </w:t>
      </w:r>
      <w:r w:rsidR="00193AE0" w:rsidRPr="00193AE0">
        <w:rPr>
          <w:lang w:val="en-US" w:eastAsia="zh-CN"/>
        </w:rPr>
        <w:t>to define the minimum UE performance requirements for FR2</w:t>
      </w:r>
      <w:r w:rsidR="00193AE0">
        <w:rPr>
          <w:lang w:val="en-US" w:eastAsia="zh-CN"/>
        </w:rPr>
        <w:t xml:space="preserve">. That is the common method we used for </w:t>
      </w:r>
      <w:r w:rsidR="00193AE0" w:rsidRPr="00193AE0">
        <w:rPr>
          <w:lang w:val="en-US" w:eastAsia="zh-CN"/>
        </w:rPr>
        <w:t>all other WIs</w:t>
      </w:r>
      <w:r w:rsidR="00193AE0">
        <w:rPr>
          <w:lang w:val="en-US" w:eastAsia="zh-CN"/>
        </w:rPr>
        <w:t xml:space="preserve"> in later releases. We do not see any reason to change </w:t>
      </w:r>
      <w:r w:rsidR="00193AE0" w:rsidRPr="00193AE0">
        <w:rPr>
          <w:lang w:val="en-US" w:eastAsia="zh-CN"/>
        </w:rPr>
        <w:t>Tx EVM</w:t>
      </w:r>
      <w:r w:rsidR="00193AE0">
        <w:rPr>
          <w:lang w:val="en-US" w:eastAsia="zh-CN"/>
        </w:rPr>
        <w:t xml:space="preserve"> </w:t>
      </w:r>
      <w:r w:rsidR="00193AE0">
        <w:rPr>
          <w:rFonts w:hint="eastAsia"/>
          <w:lang w:val="en-US" w:eastAsia="zh-CN"/>
        </w:rPr>
        <w:t>to</w:t>
      </w:r>
      <w:r w:rsidR="00193AE0">
        <w:rPr>
          <w:lang w:val="en-US" w:eastAsia="zh-CN"/>
        </w:rPr>
        <w:t xml:space="preserve"> other values. So we propose to c</w:t>
      </w:r>
      <w:r w:rsidR="00193AE0" w:rsidRPr="00193AE0">
        <w:rPr>
          <w:lang w:val="en-US" w:eastAsia="zh-CN"/>
        </w:rPr>
        <w:t>onsider Tx EVM at 6% for FR2 multi-Rx demodulation requirements.</w:t>
      </w:r>
    </w:p>
    <w:p w:rsidR="00BF130A" w:rsidRPr="00313482" w:rsidRDefault="00BF130A" w:rsidP="00BF130A">
      <w:pPr>
        <w:pStyle w:val="Proposal"/>
      </w:pPr>
      <w:r w:rsidRPr="00313482">
        <w:t xml:space="preserve">Consider </w:t>
      </w:r>
      <w:r w:rsidR="00C937F9" w:rsidRPr="00313482">
        <w:t>6%</w:t>
      </w:r>
      <w:r w:rsidR="00C937F9">
        <w:t xml:space="preserve"> </w:t>
      </w:r>
      <w:r w:rsidRPr="00313482">
        <w:t>Tx EVM for FR2 multi-Rx demodulation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8B1CA0" w:rsidRPr="008B1CA0">
        <w:rPr>
          <w:lang w:val="en-US" w:eastAsia="zh-CN"/>
        </w:rPr>
        <w:t>UE demodulation requirements for NR FR2 multi-Rx chain DL reception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B426C4" w:rsidRPr="00313482" w:rsidRDefault="00B426C4" w:rsidP="00B426C4">
      <w:pPr>
        <w:pStyle w:val="Proposal"/>
        <w:numPr>
          <w:ilvl w:val="0"/>
          <w:numId w:val="25"/>
        </w:numPr>
      </w:pPr>
      <w:r w:rsidRPr="00313482">
        <w:t xml:space="preserve">Consider </w:t>
      </w:r>
      <w:r w:rsidR="00C937F9" w:rsidRPr="00313482">
        <w:t>6%</w:t>
      </w:r>
      <w:r w:rsidR="00C937F9">
        <w:t xml:space="preserve"> </w:t>
      </w:r>
      <w:r w:rsidRPr="00313482">
        <w:t>Tx EVM</w:t>
      </w:r>
      <w:bookmarkStart w:id="0" w:name="_GoBack"/>
      <w:bookmarkEnd w:id="0"/>
      <w:r w:rsidRPr="00313482">
        <w:t xml:space="preserve"> for FR2 multi-Rx demodulation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 w:rsidP="00ED21C1">
      <w:pPr>
        <w:pStyle w:val="Reference"/>
        <w:ind w:left="400" w:hanging="400"/>
        <w:rPr>
          <w:lang w:val="en-US" w:eastAsia="zh-CN"/>
        </w:rPr>
      </w:pPr>
      <w:bookmarkStart w:id="1" w:name="_Ref92469097"/>
      <w:r>
        <w:rPr>
          <w:lang w:val="en-US" w:eastAsia="zh-CN"/>
        </w:rPr>
        <w:t>R</w:t>
      </w:r>
      <w:r w:rsidR="008B1CA0" w:rsidRPr="008B1CA0">
        <w:rPr>
          <w:lang w:val="en-US" w:eastAsia="zh-CN"/>
        </w:rPr>
        <w:t>4-</w:t>
      </w:r>
      <w:r w:rsidR="00497410" w:rsidRPr="00497410">
        <w:rPr>
          <w:lang w:val="en-US" w:eastAsia="zh-CN"/>
        </w:rPr>
        <w:t>2321140</w:t>
      </w:r>
      <w:r>
        <w:rPr>
          <w:lang w:val="en-US" w:eastAsia="zh-CN"/>
        </w:rPr>
        <w:t xml:space="preserve">, </w:t>
      </w:r>
      <w:r w:rsidR="004D0A22" w:rsidRPr="004D0A22">
        <w:rPr>
          <w:lang w:val="en-US" w:eastAsia="zh-CN"/>
        </w:rPr>
        <w:t xml:space="preserve">WF </w:t>
      </w:r>
      <w:r w:rsidR="00044F9D" w:rsidRPr="00044F9D">
        <w:rPr>
          <w:lang w:val="en-US" w:eastAsia="zh-CN"/>
        </w:rPr>
        <w:t>on UE demodulation and CSI requirements for FR2 multi-Rx DL reception</w:t>
      </w:r>
      <w:r>
        <w:rPr>
          <w:lang w:val="en-US" w:eastAsia="zh-CN"/>
        </w:rPr>
        <w:t>, RAN</w:t>
      </w:r>
      <w:r w:rsidR="008B1CA0">
        <w:rPr>
          <w:lang w:val="en-US" w:eastAsia="zh-CN"/>
        </w:rPr>
        <w:t>4</w:t>
      </w:r>
      <w:r>
        <w:rPr>
          <w:lang w:val="en-US" w:eastAsia="zh-CN"/>
        </w:rPr>
        <w:t>#</w:t>
      </w:r>
      <w:r w:rsidR="008B1CA0">
        <w:rPr>
          <w:lang w:val="en-US" w:eastAsia="zh-CN"/>
        </w:rPr>
        <w:t>10</w:t>
      </w:r>
      <w:r w:rsidR="00497410">
        <w:rPr>
          <w:lang w:val="en-US" w:eastAsia="zh-CN"/>
        </w:rPr>
        <w:t>9</w:t>
      </w:r>
      <w:r>
        <w:rPr>
          <w:lang w:val="en-US" w:eastAsia="zh-CN"/>
        </w:rPr>
        <w:t xml:space="preserve">, </w:t>
      </w:r>
      <w:bookmarkEnd w:id="1"/>
      <w:r>
        <w:rPr>
          <w:lang w:val="en-US" w:eastAsia="zh-CN"/>
        </w:rPr>
        <w:t>Qualcomm</w:t>
      </w:r>
    </w:p>
    <w:p w:rsidR="004A7A40" w:rsidRDefault="00193AE0" w:rsidP="00ED21C1">
      <w:pPr>
        <w:pStyle w:val="Reference"/>
        <w:ind w:left="400" w:hanging="400"/>
        <w:rPr>
          <w:lang w:val="en-US" w:eastAsia="zh-CN"/>
        </w:rPr>
      </w:pPr>
      <w:bookmarkStart w:id="2" w:name="_Ref155859750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</w:t>
      </w:r>
      <w:r w:rsidRPr="00193AE0">
        <w:rPr>
          <w:lang w:val="en-US" w:eastAsia="zh-CN"/>
        </w:rPr>
        <w:t>1811394</w:t>
      </w:r>
      <w:r>
        <w:rPr>
          <w:lang w:val="en-US" w:eastAsia="zh-CN"/>
        </w:rPr>
        <w:t xml:space="preserve">, </w:t>
      </w:r>
      <w:r w:rsidRPr="00193AE0">
        <w:rPr>
          <w:lang w:val="en-US" w:eastAsia="zh-CN"/>
        </w:rPr>
        <w:t>Way forward on NR UE PDSCH demodulation requirements and General aspects</w:t>
      </w:r>
      <w:r>
        <w:rPr>
          <w:lang w:val="en-US" w:eastAsia="zh-CN"/>
        </w:rPr>
        <w:t xml:space="preserve">, RAN4#88, </w:t>
      </w:r>
      <w:r w:rsidRPr="00193AE0">
        <w:rPr>
          <w:lang w:val="en-US" w:eastAsia="zh-CN"/>
        </w:rPr>
        <w:t>Intel Corporation</w:t>
      </w:r>
      <w:bookmarkEnd w:id="2"/>
    </w:p>
    <w:p w:rsidR="00193AE0" w:rsidRPr="00ED21C1" w:rsidRDefault="00193AE0" w:rsidP="00193AE0">
      <w:pPr>
        <w:pStyle w:val="Reference"/>
        <w:numPr>
          <w:ilvl w:val="0"/>
          <w:numId w:val="0"/>
        </w:numPr>
        <w:ind w:left="200" w:hanging="200"/>
        <w:rPr>
          <w:lang w:val="en-US" w:eastAsia="zh-CN"/>
        </w:rPr>
      </w:pPr>
    </w:p>
    <w:sectPr w:rsidR="00193AE0" w:rsidRPr="00ED21C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55D" w:rsidRDefault="0024555D">
      <w:pPr>
        <w:spacing w:after="0"/>
      </w:pPr>
      <w:r>
        <w:separator/>
      </w:r>
    </w:p>
  </w:endnote>
  <w:endnote w:type="continuationSeparator" w:id="0">
    <w:p w:rsidR="0024555D" w:rsidRDefault="002455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55D" w:rsidRDefault="0024555D">
      <w:pPr>
        <w:spacing w:after="0"/>
      </w:pPr>
      <w:r>
        <w:separator/>
      </w:r>
    </w:p>
  </w:footnote>
  <w:footnote w:type="continuationSeparator" w:id="0">
    <w:p w:rsidR="0024555D" w:rsidRDefault="002455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0A4416C5"/>
    <w:multiLevelType w:val="hybridMultilevel"/>
    <w:tmpl w:val="562E86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57E1187B"/>
    <w:multiLevelType w:val="hybridMultilevel"/>
    <w:tmpl w:val="94340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D1ACC"/>
    <w:multiLevelType w:val="hybridMultilevel"/>
    <w:tmpl w:val="5634790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67493847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6"/>
  </w:num>
  <w:num w:numId="5">
    <w:abstractNumId w:val="16"/>
  </w:num>
  <w:num w:numId="6">
    <w:abstractNumId w:val="3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A31"/>
    <w:rsid w:val="00002753"/>
    <w:rsid w:val="00013FAD"/>
    <w:rsid w:val="0001581F"/>
    <w:rsid w:val="00016921"/>
    <w:rsid w:val="00016BE1"/>
    <w:rsid w:val="0002288B"/>
    <w:rsid w:val="0002379D"/>
    <w:rsid w:val="00023E26"/>
    <w:rsid w:val="0003030E"/>
    <w:rsid w:val="0003042D"/>
    <w:rsid w:val="000306CB"/>
    <w:rsid w:val="00033C26"/>
    <w:rsid w:val="0004362D"/>
    <w:rsid w:val="00044F9D"/>
    <w:rsid w:val="00053A1F"/>
    <w:rsid w:val="0005634B"/>
    <w:rsid w:val="00057180"/>
    <w:rsid w:val="0007130B"/>
    <w:rsid w:val="000727CD"/>
    <w:rsid w:val="00084253"/>
    <w:rsid w:val="000845DE"/>
    <w:rsid w:val="00085BEB"/>
    <w:rsid w:val="00086031"/>
    <w:rsid w:val="00086A1D"/>
    <w:rsid w:val="000915E7"/>
    <w:rsid w:val="000958F0"/>
    <w:rsid w:val="0009594C"/>
    <w:rsid w:val="0009621F"/>
    <w:rsid w:val="000A4806"/>
    <w:rsid w:val="000A4EC5"/>
    <w:rsid w:val="000A56DE"/>
    <w:rsid w:val="000A5856"/>
    <w:rsid w:val="000A6595"/>
    <w:rsid w:val="000A7673"/>
    <w:rsid w:val="000B145F"/>
    <w:rsid w:val="000C0CB0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4F28"/>
    <w:rsid w:val="00175DD4"/>
    <w:rsid w:val="00187F7A"/>
    <w:rsid w:val="0019273B"/>
    <w:rsid w:val="00193AE0"/>
    <w:rsid w:val="00194965"/>
    <w:rsid w:val="00196586"/>
    <w:rsid w:val="00196D54"/>
    <w:rsid w:val="001A1FB2"/>
    <w:rsid w:val="001B1E9A"/>
    <w:rsid w:val="001B38C0"/>
    <w:rsid w:val="001B4B37"/>
    <w:rsid w:val="001B7488"/>
    <w:rsid w:val="001C0BB7"/>
    <w:rsid w:val="001C3749"/>
    <w:rsid w:val="001C4440"/>
    <w:rsid w:val="001C6B0F"/>
    <w:rsid w:val="001D0B20"/>
    <w:rsid w:val="001D1528"/>
    <w:rsid w:val="001D54C7"/>
    <w:rsid w:val="001E3115"/>
    <w:rsid w:val="001F0B11"/>
    <w:rsid w:val="001F3D3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3074B"/>
    <w:rsid w:val="002370EB"/>
    <w:rsid w:val="00240A1A"/>
    <w:rsid w:val="0024555D"/>
    <w:rsid w:val="00245B82"/>
    <w:rsid w:val="0024748B"/>
    <w:rsid w:val="00247998"/>
    <w:rsid w:val="002517E4"/>
    <w:rsid w:val="0025198E"/>
    <w:rsid w:val="0025362D"/>
    <w:rsid w:val="00254E94"/>
    <w:rsid w:val="00255136"/>
    <w:rsid w:val="00256403"/>
    <w:rsid w:val="0026337D"/>
    <w:rsid w:val="00264A2C"/>
    <w:rsid w:val="00266441"/>
    <w:rsid w:val="0026679C"/>
    <w:rsid w:val="0026780C"/>
    <w:rsid w:val="00274204"/>
    <w:rsid w:val="0027571A"/>
    <w:rsid w:val="0027605B"/>
    <w:rsid w:val="0028155C"/>
    <w:rsid w:val="0028605C"/>
    <w:rsid w:val="002928C5"/>
    <w:rsid w:val="00294D00"/>
    <w:rsid w:val="002A00F4"/>
    <w:rsid w:val="002A1B72"/>
    <w:rsid w:val="002A425E"/>
    <w:rsid w:val="002A5BFE"/>
    <w:rsid w:val="002B155D"/>
    <w:rsid w:val="002B2407"/>
    <w:rsid w:val="002B666A"/>
    <w:rsid w:val="002C30FA"/>
    <w:rsid w:val="002C7212"/>
    <w:rsid w:val="002D043F"/>
    <w:rsid w:val="002D17FD"/>
    <w:rsid w:val="002D7CE2"/>
    <w:rsid w:val="002E2F7D"/>
    <w:rsid w:val="002E4603"/>
    <w:rsid w:val="002E5A0E"/>
    <w:rsid w:val="002F2196"/>
    <w:rsid w:val="002F4BA9"/>
    <w:rsid w:val="002F6122"/>
    <w:rsid w:val="003011DA"/>
    <w:rsid w:val="00304555"/>
    <w:rsid w:val="0030645A"/>
    <w:rsid w:val="00312EDF"/>
    <w:rsid w:val="00313482"/>
    <w:rsid w:val="00314027"/>
    <w:rsid w:val="00322769"/>
    <w:rsid w:val="00326724"/>
    <w:rsid w:val="00327B16"/>
    <w:rsid w:val="00331A88"/>
    <w:rsid w:val="00332A2F"/>
    <w:rsid w:val="00340FFE"/>
    <w:rsid w:val="00342D38"/>
    <w:rsid w:val="00343BBE"/>
    <w:rsid w:val="00344058"/>
    <w:rsid w:val="00346C56"/>
    <w:rsid w:val="003471F5"/>
    <w:rsid w:val="00351761"/>
    <w:rsid w:val="00356BEF"/>
    <w:rsid w:val="00356D0D"/>
    <w:rsid w:val="00360E5F"/>
    <w:rsid w:val="003629B2"/>
    <w:rsid w:val="00362E89"/>
    <w:rsid w:val="003630C0"/>
    <w:rsid w:val="00363E71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184F"/>
    <w:rsid w:val="00394F1A"/>
    <w:rsid w:val="003955D1"/>
    <w:rsid w:val="00395B59"/>
    <w:rsid w:val="00396C7C"/>
    <w:rsid w:val="003A518C"/>
    <w:rsid w:val="003B0ADE"/>
    <w:rsid w:val="003B1587"/>
    <w:rsid w:val="003C2692"/>
    <w:rsid w:val="003C5DE9"/>
    <w:rsid w:val="003D14C8"/>
    <w:rsid w:val="003D1B6E"/>
    <w:rsid w:val="003D23F1"/>
    <w:rsid w:val="003D6D34"/>
    <w:rsid w:val="003E3692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7DE5"/>
    <w:rsid w:val="00412CFF"/>
    <w:rsid w:val="00416BDF"/>
    <w:rsid w:val="0042037C"/>
    <w:rsid w:val="00420BF7"/>
    <w:rsid w:val="0042190B"/>
    <w:rsid w:val="004301BD"/>
    <w:rsid w:val="00430809"/>
    <w:rsid w:val="004308FF"/>
    <w:rsid w:val="004328BE"/>
    <w:rsid w:val="00432F1C"/>
    <w:rsid w:val="0043463A"/>
    <w:rsid w:val="0043491A"/>
    <w:rsid w:val="004353D8"/>
    <w:rsid w:val="00435829"/>
    <w:rsid w:val="004427FB"/>
    <w:rsid w:val="00452050"/>
    <w:rsid w:val="0045261D"/>
    <w:rsid w:val="00452A90"/>
    <w:rsid w:val="004575B7"/>
    <w:rsid w:val="00464F9E"/>
    <w:rsid w:val="0046797A"/>
    <w:rsid w:val="00474519"/>
    <w:rsid w:val="004750C1"/>
    <w:rsid w:val="004815ED"/>
    <w:rsid w:val="00481B5B"/>
    <w:rsid w:val="004842BC"/>
    <w:rsid w:val="00484D66"/>
    <w:rsid w:val="00497410"/>
    <w:rsid w:val="004A3C47"/>
    <w:rsid w:val="004A7A40"/>
    <w:rsid w:val="004B0938"/>
    <w:rsid w:val="004B25B2"/>
    <w:rsid w:val="004B3CAA"/>
    <w:rsid w:val="004C3692"/>
    <w:rsid w:val="004C3767"/>
    <w:rsid w:val="004C515A"/>
    <w:rsid w:val="004C5592"/>
    <w:rsid w:val="004C607D"/>
    <w:rsid w:val="004C739A"/>
    <w:rsid w:val="004D0A22"/>
    <w:rsid w:val="004D1D41"/>
    <w:rsid w:val="004D74A1"/>
    <w:rsid w:val="004D76A4"/>
    <w:rsid w:val="004E31ED"/>
    <w:rsid w:val="004F00BD"/>
    <w:rsid w:val="004F4367"/>
    <w:rsid w:val="004F476C"/>
    <w:rsid w:val="004F61E8"/>
    <w:rsid w:val="004F6B7A"/>
    <w:rsid w:val="004F79AA"/>
    <w:rsid w:val="00502EE8"/>
    <w:rsid w:val="00503B2B"/>
    <w:rsid w:val="00505BA0"/>
    <w:rsid w:val="00506BE0"/>
    <w:rsid w:val="0051383C"/>
    <w:rsid w:val="00517C7B"/>
    <w:rsid w:val="00520D28"/>
    <w:rsid w:val="00523DB3"/>
    <w:rsid w:val="00525EDA"/>
    <w:rsid w:val="0052662F"/>
    <w:rsid w:val="005303A3"/>
    <w:rsid w:val="00532969"/>
    <w:rsid w:val="005426E9"/>
    <w:rsid w:val="00542B8D"/>
    <w:rsid w:val="0054486B"/>
    <w:rsid w:val="00550FA9"/>
    <w:rsid w:val="005520EE"/>
    <w:rsid w:val="00553E20"/>
    <w:rsid w:val="00560F1D"/>
    <w:rsid w:val="00561B54"/>
    <w:rsid w:val="00571B1A"/>
    <w:rsid w:val="00575DF2"/>
    <w:rsid w:val="00576D52"/>
    <w:rsid w:val="00577360"/>
    <w:rsid w:val="00577917"/>
    <w:rsid w:val="0058122F"/>
    <w:rsid w:val="00583DF4"/>
    <w:rsid w:val="005930B2"/>
    <w:rsid w:val="0059468E"/>
    <w:rsid w:val="0059578D"/>
    <w:rsid w:val="005A678E"/>
    <w:rsid w:val="005A7354"/>
    <w:rsid w:val="005B1258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3786"/>
    <w:rsid w:val="005F43F2"/>
    <w:rsid w:val="005F6B12"/>
    <w:rsid w:val="005F6B8B"/>
    <w:rsid w:val="005F72F9"/>
    <w:rsid w:val="00611FE1"/>
    <w:rsid w:val="00615711"/>
    <w:rsid w:val="00616955"/>
    <w:rsid w:val="00624A59"/>
    <w:rsid w:val="006265A4"/>
    <w:rsid w:val="00626C53"/>
    <w:rsid w:val="0063401D"/>
    <w:rsid w:val="0063536C"/>
    <w:rsid w:val="00637807"/>
    <w:rsid w:val="00641637"/>
    <w:rsid w:val="0065003B"/>
    <w:rsid w:val="00650955"/>
    <w:rsid w:val="006529DC"/>
    <w:rsid w:val="006551CC"/>
    <w:rsid w:val="006654A8"/>
    <w:rsid w:val="006660C7"/>
    <w:rsid w:val="006832DC"/>
    <w:rsid w:val="00683C5C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3E10"/>
    <w:rsid w:val="006C7B9D"/>
    <w:rsid w:val="006C7FDA"/>
    <w:rsid w:val="006E02C8"/>
    <w:rsid w:val="006E2A89"/>
    <w:rsid w:val="006F1C73"/>
    <w:rsid w:val="006F3F95"/>
    <w:rsid w:val="006F683B"/>
    <w:rsid w:val="007054F0"/>
    <w:rsid w:val="00710B70"/>
    <w:rsid w:val="00710F64"/>
    <w:rsid w:val="00714D85"/>
    <w:rsid w:val="00716D1B"/>
    <w:rsid w:val="00717E4E"/>
    <w:rsid w:val="0072053D"/>
    <w:rsid w:val="0072378A"/>
    <w:rsid w:val="00723859"/>
    <w:rsid w:val="00724F2D"/>
    <w:rsid w:val="00733272"/>
    <w:rsid w:val="0073386D"/>
    <w:rsid w:val="0073606A"/>
    <w:rsid w:val="0073685B"/>
    <w:rsid w:val="00736CF1"/>
    <w:rsid w:val="00744FBF"/>
    <w:rsid w:val="00746465"/>
    <w:rsid w:val="0074654E"/>
    <w:rsid w:val="00750013"/>
    <w:rsid w:val="007509B2"/>
    <w:rsid w:val="0075117E"/>
    <w:rsid w:val="0075125C"/>
    <w:rsid w:val="00751F86"/>
    <w:rsid w:val="007540F9"/>
    <w:rsid w:val="007552D4"/>
    <w:rsid w:val="00761107"/>
    <w:rsid w:val="00762132"/>
    <w:rsid w:val="00763824"/>
    <w:rsid w:val="007653C6"/>
    <w:rsid w:val="0076674F"/>
    <w:rsid w:val="0077535B"/>
    <w:rsid w:val="0077589E"/>
    <w:rsid w:val="00775C27"/>
    <w:rsid w:val="007808BE"/>
    <w:rsid w:val="00786759"/>
    <w:rsid w:val="00791361"/>
    <w:rsid w:val="00793836"/>
    <w:rsid w:val="00794B76"/>
    <w:rsid w:val="007970AF"/>
    <w:rsid w:val="00797441"/>
    <w:rsid w:val="007A6B41"/>
    <w:rsid w:val="007B3E8C"/>
    <w:rsid w:val="007B61F6"/>
    <w:rsid w:val="007C404F"/>
    <w:rsid w:val="007C4349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1A91"/>
    <w:rsid w:val="00816459"/>
    <w:rsid w:val="00821440"/>
    <w:rsid w:val="0082437D"/>
    <w:rsid w:val="008245C5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1B43"/>
    <w:rsid w:val="008727FE"/>
    <w:rsid w:val="00872892"/>
    <w:rsid w:val="00872EDD"/>
    <w:rsid w:val="00874ED9"/>
    <w:rsid w:val="00876136"/>
    <w:rsid w:val="0087779E"/>
    <w:rsid w:val="00891651"/>
    <w:rsid w:val="00892EA7"/>
    <w:rsid w:val="00893FCF"/>
    <w:rsid w:val="00894702"/>
    <w:rsid w:val="00894F29"/>
    <w:rsid w:val="0089645F"/>
    <w:rsid w:val="008A3793"/>
    <w:rsid w:val="008A732B"/>
    <w:rsid w:val="008A7439"/>
    <w:rsid w:val="008B10AF"/>
    <w:rsid w:val="008B19A5"/>
    <w:rsid w:val="008B1CA0"/>
    <w:rsid w:val="008B362A"/>
    <w:rsid w:val="008B5414"/>
    <w:rsid w:val="008C2707"/>
    <w:rsid w:val="008C3F19"/>
    <w:rsid w:val="008C70FA"/>
    <w:rsid w:val="008D2D66"/>
    <w:rsid w:val="008D60D0"/>
    <w:rsid w:val="008D6925"/>
    <w:rsid w:val="008E0C69"/>
    <w:rsid w:val="008E2E9E"/>
    <w:rsid w:val="008E670F"/>
    <w:rsid w:val="008F2E7C"/>
    <w:rsid w:val="008F7B64"/>
    <w:rsid w:val="00902B8D"/>
    <w:rsid w:val="00903F6A"/>
    <w:rsid w:val="00905797"/>
    <w:rsid w:val="00910DCD"/>
    <w:rsid w:val="00912EF4"/>
    <w:rsid w:val="00915630"/>
    <w:rsid w:val="009163A1"/>
    <w:rsid w:val="00922714"/>
    <w:rsid w:val="00930C70"/>
    <w:rsid w:val="009342E2"/>
    <w:rsid w:val="00934FF1"/>
    <w:rsid w:val="009413AC"/>
    <w:rsid w:val="00942CD2"/>
    <w:rsid w:val="009466A7"/>
    <w:rsid w:val="00951307"/>
    <w:rsid w:val="009521C3"/>
    <w:rsid w:val="00953B09"/>
    <w:rsid w:val="0095517A"/>
    <w:rsid w:val="00955313"/>
    <w:rsid w:val="009557F1"/>
    <w:rsid w:val="009614E1"/>
    <w:rsid w:val="00977865"/>
    <w:rsid w:val="00981E4A"/>
    <w:rsid w:val="00983F24"/>
    <w:rsid w:val="009841EA"/>
    <w:rsid w:val="00984EDF"/>
    <w:rsid w:val="009853C6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F69"/>
    <w:rsid w:val="009D568F"/>
    <w:rsid w:val="009D78C8"/>
    <w:rsid w:val="009E16B6"/>
    <w:rsid w:val="009E4EFB"/>
    <w:rsid w:val="009E724D"/>
    <w:rsid w:val="009F60FF"/>
    <w:rsid w:val="00A00057"/>
    <w:rsid w:val="00A00C53"/>
    <w:rsid w:val="00A00CDD"/>
    <w:rsid w:val="00A04A52"/>
    <w:rsid w:val="00A05546"/>
    <w:rsid w:val="00A06453"/>
    <w:rsid w:val="00A06A44"/>
    <w:rsid w:val="00A118F3"/>
    <w:rsid w:val="00A1234D"/>
    <w:rsid w:val="00A123A9"/>
    <w:rsid w:val="00A217B8"/>
    <w:rsid w:val="00A22FCF"/>
    <w:rsid w:val="00A24295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3119"/>
    <w:rsid w:val="00A85837"/>
    <w:rsid w:val="00A85D49"/>
    <w:rsid w:val="00A90240"/>
    <w:rsid w:val="00A90806"/>
    <w:rsid w:val="00A91D18"/>
    <w:rsid w:val="00A926F9"/>
    <w:rsid w:val="00A92E7E"/>
    <w:rsid w:val="00A9559C"/>
    <w:rsid w:val="00A96313"/>
    <w:rsid w:val="00AA381F"/>
    <w:rsid w:val="00AA3B0B"/>
    <w:rsid w:val="00AA3E3D"/>
    <w:rsid w:val="00AA488B"/>
    <w:rsid w:val="00AA594C"/>
    <w:rsid w:val="00AB0FC5"/>
    <w:rsid w:val="00AB380D"/>
    <w:rsid w:val="00AB42FF"/>
    <w:rsid w:val="00AB72E3"/>
    <w:rsid w:val="00AC1747"/>
    <w:rsid w:val="00AC461A"/>
    <w:rsid w:val="00AC47FA"/>
    <w:rsid w:val="00AC5345"/>
    <w:rsid w:val="00AC5CD4"/>
    <w:rsid w:val="00AC6626"/>
    <w:rsid w:val="00AD64C4"/>
    <w:rsid w:val="00AD7273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14F52"/>
    <w:rsid w:val="00B239CC"/>
    <w:rsid w:val="00B243A9"/>
    <w:rsid w:val="00B26E8F"/>
    <w:rsid w:val="00B30C97"/>
    <w:rsid w:val="00B37175"/>
    <w:rsid w:val="00B3776A"/>
    <w:rsid w:val="00B426C4"/>
    <w:rsid w:val="00B427D8"/>
    <w:rsid w:val="00B45683"/>
    <w:rsid w:val="00B45F13"/>
    <w:rsid w:val="00B46AF3"/>
    <w:rsid w:val="00B505EB"/>
    <w:rsid w:val="00B50C81"/>
    <w:rsid w:val="00B516A2"/>
    <w:rsid w:val="00B5207A"/>
    <w:rsid w:val="00B522D7"/>
    <w:rsid w:val="00B53662"/>
    <w:rsid w:val="00B57083"/>
    <w:rsid w:val="00B57BBD"/>
    <w:rsid w:val="00B64841"/>
    <w:rsid w:val="00B6490F"/>
    <w:rsid w:val="00B65CD0"/>
    <w:rsid w:val="00B672FB"/>
    <w:rsid w:val="00B759EA"/>
    <w:rsid w:val="00B77DAE"/>
    <w:rsid w:val="00B77F2E"/>
    <w:rsid w:val="00B8172D"/>
    <w:rsid w:val="00B85324"/>
    <w:rsid w:val="00B9176E"/>
    <w:rsid w:val="00B9235C"/>
    <w:rsid w:val="00B93693"/>
    <w:rsid w:val="00B9392A"/>
    <w:rsid w:val="00BA0D01"/>
    <w:rsid w:val="00BA204D"/>
    <w:rsid w:val="00BA7304"/>
    <w:rsid w:val="00BB01D9"/>
    <w:rsid w:val="00BB36AC"/>
    <w:rsid w:val="00BB4906"/>
    <w:rsid w:val="00BB70B6"/>
    <w:rsid w:val="00BB7447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5B57"/>
    <w:rsid w:val="00BE7244"/>
    <w:rsid w:val="00BE75FF"/>
    <w:rsid w:val="00BF130A"/>
    <w:rsid w:val="00C006CD"/>
    <w:rsid w:val="00C04BF7"/>
    <w:rsid w:val="00C06889"/>
    <w:rsid w:val="00C24CD4"/>
    <w:rsid w:val="00C26247"/>
    <w:rsid w:val="00C4014D"/>
    <w:rsid w:val="00C40747"/>
    <w:rsid w:val="00C4297C"/>
    <w:rsid w:val="00C43A6E"/>
    <w:rsid w:val="00C44D88"/>
    <w:rsid w:val="00C51D3D"/>
    <w:rsid w:val="00C535BB"/>
    <w:rsid w:val="00C55A77"/>
    <w:rsid w:val="00C57746"/>
    <w:rsid w:val="00C663FA"/>
    <w:rsid w:val="00C66AB8"/>
    <w:rsid w:val="00C71D5F"/>
    <w:rsid w:val="00C75E49"/>
    <w:rsid w:val="00C76055"/>
    <w:rsid w:val="00C76B8A"/>
    <w:rsid w:val="00C80F1F"/>
    <w:rsid w:val="00C937F9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2FF5"/>
    <w:rsid w:val="00CD38EA"/>
    <w:rsid w:val="00CD7A7A"/>
    <w:rsid w:val="00CE1C90"/>
    <w:rsid w:val="00CE2DD4"/>
    <w:rsid w:val="00CE5127"/>
    <w:rsid w:val="00CF17A5"/>
    <w:rsid w:val="00CF3359"/>
    <w:rsid w:val="00CF4E89"/>
    <w:rsid w:val="00CF608F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78C"/>
    <w:rsid w:val="00D4790B"/>
    <w:rsid w:val="00D514FE"/>
    <w:rsid w:val="00D53400"/>
    <w:rsid w:val="00D558C8"/>
    <w:rsid w:val="00D76BB7"/>
    <w:rsid w:val="00D77231"/>
    <w:rsid w:val="00D81490"/>
    <w:rsid w:val="00D81928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37D9"/>
    <w:rsid w:val="00DB4FCC"/>
    <w:rsid w:val="00DB5C3B"/>
    <w:rsid w:val="00DB716D"/>
    <w:rsid w:val="00DB7D09"/>
    <w:rsid w:val="00DC010A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14FB"/>
    <w:rsid w:val="00E07731"/>
    <w:rsid w:val="00E1163F"/>
    <w:rsid w:val="00E14775"/>
    <w:rsid w:val="00E15EB0"/>
    <w:rsid w:val="00E23903"/>
    <w:rsid w:val="00E25220"/>
    <w:rsid w:val="00E27BEA"/>
    <w:rsid w:val="00E34F80"/>
    <w:rsid w:val="00E35A18"/>
    <w:rsid w:val="00E375A2"/>
    <w:rsid w:val="00E46DE6"/>
    <w:rsid w:val="00E504C1"/>
    <w:rsid w:val="00E52409"/>
    <w:rsid w:val="00E524A7"/>
    <w:rsid w:val="00E525E6"/>
    <w:rsid w:val="00E529FA"/>
    <w:rsid w:val="00E52BCB"/>
    <w:rsid w:val="00E54304"/>
    <w:rsid w:val="00E57A0C"/>
    <w:rsid w:val="00E609D5"/>
    <w:rsid w:val="00E6511D"/>
    <w:rsid w:val="00E65CE8"/>
    <w:rsid w:val="00E70884"/>
    <w:rsid w:val="00E70C64"/>
    <w:rsid w:val="00E755F4"/>
    <w:rsid w:val="00E77C55"/>
    <w:rsid w:val="00E77E8A"/>
    <w:rsid w:val="00E8060F"/>
    <w:rsid w:val="00E82A1D"/>
    <w:rsid w:val="00E8582B"/>
    <w:rsid w:val="00E866B2"/>
    <w:rsid w:val="00E91177"/>
    <w:rsid w:val="00E91F57"/>
    <w:rsid w:val="00E945A7"/>
    <w:rsid w:val="00EA605B"/>
    <w:rsid w:val="00EB37C8"/>
    <w:rsid w:val="00EB4124"/>
    <w:rsid w:val="00EB4EB1"/>
    <w:rsid w:val="00EB5043"/>
    <w:rsid w:val="00EB72E6"/>
    <w:rsid w:val="00EC3033"/>
    <w:rsid w:val="00EC79D3"/>
    <w:rsid w:val="00EC7ECD"/>
    <w:rsid w:val="00ED077D"/>
    <w:rsid w:val="00ED21C1"/>
    <w:rsid w:val="00EE1B16"/>
    <w:rsid w:val="00EF0103"/>
    <w:rsid w:val="00EF15D1"/>
    <w:rsid w:val="00EF2303"/>
    <w:rsid w:val="00EF27CF"/>
    <w:rsid w:val="00EF731D"/>
    <w:rsid w:val="00F02CA1"/>
    <w:rsid w:val="00F031CC"/>
    <w:rsid w:val="00F032ED"/>
    <w:rsid w:val="00F03C9C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45918"/>
    <w:rsid w:val="00F50497"/>
    <w:rsid w:val="00F539C3"/>
    <w:rsid w:val="00F55E46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0255"/>
    <w:rsid w:val="00FB172E"/>
    <w:rsid w:val="00FB3DAD"/>
    <w:rsid w:val="00FB5658"/>
    <w:rsid w:val="00FC34C6"/>
    <w:rsid w:val="00FD4842"/>
    <w:rsid w:val="00FD5ADC"/>
    <w:rsid w:val="00FE0347"/>
    <w:rsid w:val="00FE08D1"/>
    <w:rsid w:val="00FE1AEA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03996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rsid w:val="004815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03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7BE484-4DAC-45DF-87C2-901C4E7DE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8630</TotalTime>
  <Pages>1</Pages>
  <Words>213</Words>
  <Characters>1219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89</cp:revision>
  <dcterms:created xsi:type="dcterms:W3CDTF">2022-12-12T07:43:00Z</dcterms:created>
  <dcterms:modified xsi:type="dcterms:W3CDTF">2024-02-19T14:17:00Z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(3)HLsneeKAmy3QE2CRIo89t3d2lvqKZYU2sNlHUadIb5Kayw1kxy58x1aFdDjUIBh8hKq1oVrk
0Y7F/RUPSAtu7XogCjOSCR2mrT3h4kZKSTB3vEuH05R++Asz/4fAySOC9nVyCquZ4drYX4vd
4tyV0J3kEH6dn00JWreBJZPKUiH+s0ezyh2c5HFd90yMdF8I0rYdt1faCUprQovZzfyrcEsv
efnjuOos/lJlfkxJW/</vt:lpwstr>
  </property>
  <property fmtid="{D5CDD505-2E9C-101B-9397-08002B2CF9AE}" pid="3" name="_2015_ms_pID_7253431">
    <vt:lpwstr>uQVYlERfubSrPEzFotyy3QNlao9qAx3KlA8X5QQKPcBkZz1iwab8g1
fWuU5+xC5Dqwa44rsK95KyCfaw/Slx4GGpDUCy7g+LxYfrAu1JJ23BXKsFZ54ymfWcZ7sYpr
ORAFn9u0Q2X3AkL0868S7PktnrA4W08MH+9i7gmxNhD8YBTJU1KqUTkFESaWPyArBgRypF+w
JluiWbYgI+SwadiChk2z3IDph1GUfpQVxJ7O</vt:lpwstr>
  </property>
  <property fmtid="{D5CDD505-2E9C-101B-9397-08002B2CF9AE}" pid="4" name="_2015_ms_pID_7253432">
    <vt:lpwstr>JyVqQtr5gaHzaiK6ufzYTMg=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